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43" w:rsidRDefault="00103BB1" w:rsidP="00902A43">
      <w:pPr>
        <w:spacing w:before="240" w:after="120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97205" cy="629285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A43" w:rsidRPr="00085F3E" w:rsidRDefault="00902A43" w:rsidP="00902A43">
      <w:pPr>
        <w:spacing w:before="240" w:after="120"/>
        <w:jc w:val="center"/>
        <w:rPr>
          <w:b/>
          <w:sz w:val="22"/>
        </w:rPr>
      </w:pPr>
      <w:r>
        <w:rPr>
          <w:sz w:val="22"/>
        </w:rPr>
        <w:t>Российская Федерация</w:t>
      </w:r>
    </w:p>
    <w:p w:rsidR="00902A43" w:rsidRDefault="00016AB2" w:rsidP="00902A43">
      <w:pPr>
        <w:pStyle w:val="1"/>
        <w:rPr>
          <w:sz w:val="30"/>
        </w:rPr>
      </w:pPr>
      <w:r>
        <w:rPr>
          <w:sz w:val="30"/>
        </w:rPr>
        <w:t>Администрация</w:t>
      </w:r>
      <w:r w:rsidR="00902A43">
        <w:rPr>
          <w:sz w:val="30"/>
        </w:rPr>
        <w:t xml:space="preserve"> муниципального района «Заполярный район»</w:t>
      </w:r>
    </w:p>
    <w:p w:rsidR="00902A43" w:rsidRDefault="00902A43" w:rsidP="00902A43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02A43" w:rsidRDefault="0045344C" w:rsidP="00902A4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C646D5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0375A3">
        <w:rPr>
          <w:b/>
          <w:sz w:val="28"/>
          <w:szCs w:val="28"/>
          <w:u w:val="single"/>
        </w:rPr>
        <w:t>10</w:t>
      </w:r>
      <w:r w:rsidR="00F37B59">
        <w:rPr>
          <w:b/>
          <w:sz w:val="28"/>
          <w:szCs w:val="28"/>
          <w:u w:val="single"/>
        </w:rPr>
        <w:t>.</w:t>
      </w:r>
      <w:r w:rsidR="00845811">
        <w:rPr>
          <w:b/>
          <w:sz w:val="28"/>
          <w:szCs w:val="28"/>
          <w:u w:val="single"/>
        </w:rPr>
        <w:t>0</w:t>
      </w:r>
      <w:r w:rsidR="00295813">
        <w:rPr>
          <w:b/>
          <w:sz w:val="28"/>
          <w:szCs w:val="28"/>
          <w:u w:val="single"/>
        </w:rPr>
        <w:t>7.</w:t>
      </w:r>
      <w:r w:rsidR="00DC10E6">
        <w:rPr>
          <w:b/>
          <w:sz w:val="28"/>
          <w:szCs w:val="28"/>
          <w:u w:val="single"/>
        </w:rPr>
        <w:t>201</w:t>
      </w:r>
      <w:r w:rsidR="00295813">
        <w:rPr>
          <w:b/>
          <w:sz w:val="28"/>
          <w:szCs w:val="28"/>
          <w:u w:val="single"/>
        </w:rPr>
        <w:t>4</w:t>
      </w:r>
      <w:r w:rsidR="00845811">
        <w:rPr>
          <w:b/>
          <w:sz w:val="28"/>
          <w:szCs w:val="28"/>
          <w:u w:val="single"/>
        </w:rPr>
        <w:t xml:space="preserve"> № </w:t>
      </w:r>
      <w:r w:rsidR="000375A3">
        <w:rPr>
          <w:b/>
          <w:sz w:val="28"/>
          <w:szCs w:val="28"/>
          <w:u w:val="single"/>
        </w:rPr>
        <w:t>1404</w:t>
      </w:r>
      <w:r w:rsidR="00902A43">
        <w:rPr>
          <w:b/>
          <w:sz w:val="28"/>
          <w:szCs w:val="28"/>
          <w:u w:val="single"/>
        </w:rPr>
        <w:t>п</w:t>
      </w:r>
    </w:p>
    <w:p w:rsidR="00902A43" w:rsidRDefault="00902A43" w:rsidP="00902A43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D74544" w:rsidRDefault="00902A43" w:rsidP="00670E85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 w:rsidRPr="00DE76D3">
        <w:rPr>
          <w:sz w:val="22"/>
          <w:szCs w:val="22"/>
        </w:rPr>
        <w:t>О</w:t>
      </w:r>
      <w:r w:rsidR="00D74544">
        <w:rPr>
          <w:sz w:val="22"/>
          <w:szCs w:val="22"/>
        </w:rPr>
        <w:t xml:space="preserve"> внесении изменения </w:t>
      </w:r>
      <w:proofErr w:type="gramStart"/>
      <w:r w:rsidR="00D74544">
        <w:rPr>
          <w:sz w:val="22"/>
          <w:szCs w:val="22"/>
        </w:rPr>
        <w:t>в</w:t>
      </w:r>
      <w:proofErr w:type="gramEnd"/>
    </w:p>
    <w:p w:rsidR="00D74544" w:rsidRDefault="00D74544" w:rsidP="00B93DA1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>
        <w:rPr>
          <w:sz w:val="22"/>
          <w:szCs w:val="22"/>
        </w:rPr>
        <w:t>постановление</w:t>
      </w:r>
      <w:r w:rsidR="00670E85">
        <w:rPr>
          <w:sz w:val="22"/>
          <w:szCs w:val="22"/>
        </w:rPr>
        <w:t xml:space="preserve"> </w:t>
      </w:r>
      <w:r>
        <w:rPr>
          <w:sz w:val="22"/>
          <w:szCs w:val="22"/>
        </w:rPr>
        <w:t>Администрации</w:t>
      </w:r>
    </w:p>
    <w:p w:rsidR="00295813" w:rsidRDefault="00D74544" w:rsidP="00B93DA1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>
        <w:rPr>
          <w:sz w:val="22"/>
          <w:szCs w:val="22"/>
        </w:rPr>
        <w:t>Заполярного района</w:t>
      </w:r>
    </w:p>
    <w:p w:rsidR="009C090B" w:rsidRDefault="00D74544" w:rsidP="00B93DA1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>
        <w:rPr>
          <w:sz w:val="22"/>
          <w:szCs w:val="22"/>
        </w:rPr>
        <w:t>от 18.09.2013</w:t>
      </w:r>
      <w:r w:rsidR="006C1209">
        <w:rPr>
          <w:sz w:val="22"/>
          <w:szCs w:val="22"/>
        </w:rPr>
        <w:t xml:space="preserve"> </w:t>
      </w:r>
      <w:r>
        <w:rPr>
          <w:sz w:val="22"/>
          <w:szCs w:val="22"/>
        </w:rPr>
        <w:t>№ 1899п</w:t>
      </w:r>
    </w:p>
    <w:p w:rsidR="00C718AE" w:rsidRDefault="00C718AE" w:rsidP="00882AAE">
      <w:pPr>
        <w:overflowPunct/>
        <w:ind w:firstLine="709"/>
        <w:jc w:val="both"/>
        <w:textAlignment w:val="auto"/>
        <w:rPr>
          <w:sz w:val="22"/>
          <w:szCs w:val="22"/>
        </w:rPr>
      </w:pPr>
    </w:p>
    <w:p w:rsidR="00C718AE" w:rsidRDefault="00C718AE" w:rsidP="00882AAE">
      <w:pPr>
        <w:overflowPunct/>
        <w:ind w:firstLine="709"/>
        <w:jc w:val="both"/>
        <w:textAlignment w:val="auto"/>
        <w:rPr>
          <w:sz w:val="22"/>
          <w:szCs w:val="22"/>
        </w:rPr>
      </w:pPr>
    </w:p>
    <w:p w:rsidR="00670E85" w:rsidRDefault="00670E85" w:rsidP="00670E85">
      <w:pPr>
        <w:overflowPunct/>
        <w:jc w:val="both"/>
        <w:textAlignment w:val="auto"/>
        <w:rPr>
          <w:sz w:val="28"/>
          <w:szCs w:val="28"/>
        </w:rPr>
      </w:pPr>
    </w:p>
    <w:p w:rsidR="00670E85" w:rsidRDefault="00670E85" w:rsidP="00670E85">
      <w:pPr>
        <w:overflowPunct/>
        <w:ind w:firstLine="450"/>
        <w:jc w:val="both"/>
        <w:textAlignment w:val="auto"/>
        <w:rPr>
          <w:sz w:val="28"/>
          <w:szCs w:val="28"/>
        </w:rPr>
      </w:pPr>
      <w:r w:rsidRPr="004D5896">
        <w:rPr>
          <w:sz w:val="28"/>
          <w:szCs w:val="28"/>
        </w:rPr>
        <w:t>В соответствии с Уставом муниципального образования «Муниципальный район «Заполярный район», Федеральным законом</w:t>
      </w:r>
      <w:r w:rsidR="00F84F2D" w:rsidRPr="004D5896">
        <w:rPr>
          <w:sz w:val="28"/>
          <w:szCs w:val="28"/>
        </w:rPr>
        <w:t xml:space="preserve"> </w:t>
      </w:r>
      <w:r w:rsidRPr="004D5896">
        <w:rPr>
          <w:sz w:val="28"/>
          <w:szCs w:val="28"/>
        </w:rPr>
        <w:t>от</w:t>
      </w:r>
      <w:r w:rsidR="00F84F2D" w:rsidRPr="004D5896">
        <w:rPr>
          <w:sz w:val="28"/>
          <w:szCs w:val="28"/>
        </w:rPr>
        <w:t> </w:t>
      </w:r>
      <w:r w:rsidRPr="004D5896">
        <w:rPr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Администрация муниципального района «Заполярный район» </w:t>
      </w:r>
      <w:r w:rsidR="003B69DE">
        <w:rPr>
          <w:sz w:val="28"/>
          <w:szCs w:val="28"/>
        </w:rPr>
        <w:t>ПОСТАНОВЛЯЕТ</w:t>
      </w:r>
      <w:r w:rsidRPr="004D5896">
        <w:rPr>
          <w:sz w:val="28"/>
          <w:szCs w:val="28"/>
        </w:rPr>
        <w:t>:</w:t>
      </w:r>
    </w:p>
    <w:p w:rsidR="003B69DE" w:rsidRPr="004D5896" w:rsidRDefault="003B69DE" w:rsidP="00670E85">
      <w:pPr>
        <w:overflowPunct/>
        <w:ind w:firstLine="450"/>
        <w:jc w:val="both"/>
        <w:textAlignment w:val="auto"/>
        <w:rPr>
          <w:sz w:val="28"/>
          <w:szCs w:val="28"/>
        </w:rPr>
      </w:pPr>
    </w:p>
    <w:p w:rsidR="00670E85" w:rsidRPr="004D5896" w:rsidRDefault="003B69DE" w:rsidP="00670E85">
      <w:pPr>
        <w:pStyle w:val="a4"/>
        <w:numPr>
          <w:ilvl w:val="0"/>
          <w:numId w:val="15"/>
        </w:numPr>
        <w:tabs>
          <w:tab w:val="left" w:pos="1120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 пункте 1 постановления</w:t>
      </w:r>
      <w:r w:rsidR="004D5896" w:rsidRPr="004D5896">
        <w:rPr>
          <w:sz w:val="28"/>
          <w:szCs w:val="28"/>
        </w:rPr>
        <w:t xml:space="preserve"> Администрации Заполярного района от 18.09.2013 № 1899п «Об </w:t>
      </w:r>
      <w:proofErr w:type="spellStart"/>
      <w:r w:rsidR="004D5896" w:rsidRPr="004D5896">
        <w:rPr>
          <w:sz w:val="28"/>
          <w:szCs w:val="28"/>
        </w:rPr>
        <w:t>утвереждении</w:t>
      </w:r>
      <w:proofErr w:type="spellEnd"/>
      <w:r w:rsidR="004D5896" w:rsidRPr="004D5896">
        <w:rPr>
          <w:sz w:val="28"/>
          <w:szCs w:val="28"/>
        </w:rPr>
        <w:t xml:space="preserve"> расценок на размещение платных материалов на страницах (полосах) и сайте общественно-политической газеты Заполярного района «Заполярный вестник+» слова «в 2013 году» заменить словами «в 2013 и 2014 году»</w:t>
      </w:r>
      <w:r w:rsidR="00670E85" w:rsidRPr="004D5896">
        <w:rPr>
          <w:sz w:val="28"/>
          <w:szCs w:val="28"/>
        </w:rPr>
        <w:t>.</w:t>
      </w:r>
    </w:p>
    <w:p w:rsidR="00670E85" w:rsidRPr="004D5896" w:rsidRDefault="00670E85" w:rsidP="00670E85">
      <w:pPr>
        <w:pStyle w:val="a4"/>
        <w:numPr>
          <w:ilvl w:val="0"/>
          <w:numId w:val="15"/>
        </w:numPr>
        <w:tabs>
          <w:tab w:val="left" w:pos="1120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4D5896">
        <w:rPr>
          <w:sz w:val="28"/>
          <w:szCs w:val="28"/>
        </w:rPr>
        <w:t>Настоящее постановление вступает в силу со дня принятия и</w:t>
      </w:r>
      <w:r w:rsidR="00F84F2D" w:rsidRPr="004D5896">
        <w:rPr>
          <w:sz w:val="28"/>
          <w:szCs w:val="28"/>
        </w:rPr>
        <w:t> </w:t>
      </w:r>
      <w:r w:rsidRPr="004D5896">
        <w:rPr>
          <w:sz w:val="28"/>
          <w:szCs w:val="28"/>
        </w:rPr>
        <w:t>применяется к отношениям, возникшим с 01.</w:t>
      </w:r>
      <w:r w:rsidR="004D5896" w:rsidRPr="004D5896">
        <w:rPr>
          <w:sz w:val="28"/>
          <w:szCs w:val="28"/>
        </w:rPr>
        <w:t>01</w:t>
      </w:r>
      <w:r w:rsidRPr="004D5896">
        <w:rPr>
          <w:sz w:val="28"/>
          <w:szCs w:val="28"/>
        </w:rPr>
        <w:t>.201</w:t>
      </w:r>
      <w:r w:rsidR="00F84F2D" w:rsidRPr="004D5896">
        <w:rPr>
          <w:sz w:val="28"/>
          <w:szCs w:val="28"/>
        </w:rPr>
        <w:t>4</w:t>
      </w:r>
      <w:r w:rsidRPr="004D5896">
        <w:rPr>
          <w:sz w:val="28"/>
          <w:szCs w:val="28"/>
        </w:rPr>
        <w:t>.</w:t>
      </w:r>
    </w:p>
    <w:p w:rsidR="00670E85" w:rsidRPr="004D5896" w:rsidRDefault="00670E85" w:rsidP="00670E85">
      <w:pPr>
        <w:pStyle w:val="a4"/>
        <w:tabs>
          <w:tab w:val="left" w:pos="1120"/>
        </w:tabs>
        <w:overflowPunct/>
        <w:ind w:left="709"/>
        <w:jc w:val="both"/>
        <w:textAlignment w:val="auto"/>
        <w:rPr>
          <w:sz w:val="28"/>
          <w:szCs w:val="28"/>
        </w:rPr>
      </w:pPr>
    </w:p>
    <w:p w:rsidR="00C718AE" w:rsidRPr="004D5896" w:rsidRDefault="00C718AE" w:rsidP="00100C09">
      <w:pPr>
        <w:jc w:val="both"/>
        <w:rPr>
          <w:snapToGrid w:val="0"/>
          <w:sz w:val="28"/>
          <w:szCs w:val="28"/>
        </w:rPr>
      </w:pPr>
    </w:p>
    <w:p w:rsidR="004D5896" w:rsidRPr="004D5896" w:rsidRDefault="004D5896" w:rsidP="00100C09">
      <w:pPr>
        <w:jc w:val="both"/>
        <w:rPr>
          <w:snapToGrid w:val="0"/>
          <w:sz w:val="28"/>
          <w:szCs w:val="28"/>
        </w:rPr>
      </w:pPr>
    </w:p>
    <w:p w:rsidR="00902A43" w:rsidRPr="004D5896" w:rsidRDefault="00EA0DAE" w:rsidP="00902A43">
      <w:pPr>
        <w:rPr>
          <w:sz w:val="28"/>
          <w:szCs w:val="28"/>
        </w:rPr>
      </w:pPr>
      <w:r w:rsidRPr="004D5896">
        <w:rPr>
          <w:sz w:val="28"/>
          <w:szCs w:val="28"/>
        </w:rPr>
        <w:t>Г</w:t>
      </w:r>
      <w:r w:rsidR="00902A43" w:rsidRPr="004D5896">
        <w:rPr>
          <w:sz w:val="28"/>
          <w:szCs w:val="28"/>
        </w:rPr>
        <w:t>лав</w:t>
      </w:r>
      <w:r w:rsidRPr="004D5896">
        <w:rPr>
          <w:sz w:val="28"/>
          <w:szCs w:val="28"/>
        </w:rPr>
        <w:t>а</w:t>
      </w:r>
      <w:r w:rsidR="00902A43" w:rsidRPr="004D5896">
        <w:rPr>
          <w:sz w:val="28"/>
          <w:szCs w:val="28"/>
        </w:rPr>
        <w:t xml:space="preserve"> муниципального района</w:t>
      </w:r>
    </w:p>
    <w:p w:rsidR="00902A43" w:rsidRPr="004D5896" w:rsidRDefault="00902A43" w:rsidP="00902A43">
      <w:pPr>
        <w:jc w:val="both"/>
        <w:rPr>
          <w:sz w:val="28"/>
          <w:szCs w:val="28"/>
        </w:rPr>
      </w:pPr>
      <w:r w:rsidRPr="004D5896">
        <w:rPr>
          <w:sz w:val="28"/>
          <w:szCs w:val="28"/>
        </w:rPr>
        <w:t>«Заполярный район»</w:t>
      </w:r>
      <w:r w:rsidRPr="004D5896">
        <w:rPr>
          <w:sz w:val="28"/>
          <w:szCs w:val="28"/>
        </w:rPr>
        <w:tab/>
        <w:t xml:space="preserve">                                      </w:t>
      </w:r>
      <w:r w:rsidR="00B10A61" w:rsidRPr="004D5896">
        <w:rPr>
          <w:sz w:val="28"/>
          <w:szCs w:val="28"/>
        </w:rPr>
        <w:t xml:space="preserve">               </w:t>
      </w:r>
      <w:r w:rsidR="004D5896">
        <w:rPr>
          <w:sz w:val="28"/>
          <w:szCs w:val="28"/>
        </w:rPr>
        <w:t xml:space="preserve"> </w:t>
      </w:r>
      <w:r w:rsidR="00B10A61" w:rsidRPr="004D5896">
        <w:rPr>
          <w:sz w:val="28"/>
          <w:szCs w:val="28"/>
        </w:rPr>
        <w:t xml:space="preserve">          </w:t>
      </w:r>
      <w:r w:rsidR="00295813" w:rsidRPr="004D5896">
        <w:rPr>
          <w:sz w:val="28"/>
          <w:szCs w:val="28"/>
        </w:rPr>
        <w:t xml:space="preserve">   </w:t>
      </w:r>
      <w:r w:rsidR="006B5F1C" w:rsidRPr="004D5896">
        <w:rPr>
          <w:sz w:val="28"/>
          <w:szCs w:val="28"/>
        </w:rPr>
        <w:t xml:space="preserve">   </w:t>
      </w:r>
      <w:r w:rsidR="00EA0DAE" w:rsidRPr="004D5896">
        <w:rPr>
          <w:sz w:val="28"/>
          <w:szCs w:val="28"/>
        </w:rPr>
        <w:t>А.В</w:t>
      </w:r>
      <w:r w:rsidRPr="004D5896">
        <w:rPr>
          <w:sz w:val="28"/>
          <w:szCs w:val="28"/>
        </w:rPr>
        <w:t>. Безумов</w:t>
      </w:r>
    </w:p>
    <w:sectPr w:rsidR="00902A43" w:rsidRPr="004D5896" w:rsidSect="002269FF">
      <w:headerReference w:type="default" r:id="rId9"/>
      <w:pgSz w:w="11907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215" w:rsidRDefault="00160215" w:rsidP="00803EE7">
      <w:r>
        <w:separator/>
      </w:r>
    </w:p>
  </w:endnote>
  <w:endnote w:type="continuationSeparator" w:id="0">
    <w:p w:rsidR="00160215" w:rsidRDefault="00160215" w:rsidP="0080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215" w:rsidRDefault="00160215" w:rsidP="00803EE7">
      <w:r>
        <w:separator/>
      </w:r>
    </w:p>
  </w:footnote>
  <w:footnote w:type="continuationSeparator" w:id="0">
    <w:p w:rsidR="00160215" w:rsidRDefault="00160215" w:rsidP="00803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544" w:rsidRDefault="00D745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7267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2437676"/>
    <w:multiLevelType w:val="hybridMultilevel"/>
    <w:tmpl w:val="C300544C"/>
    <w:lvl w:ilvl="0" w:tplc="EF8A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D62B8"/>
    <w:multiLevelType w:val="multilevel"/>
    <w:tmpl w:val="1380816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A05B4"/>
    <w:multiLevelType w:val="hybridMultilevel"/>
    <w:tmpl w:val="DD58226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9E37590"/>
    <w:multiLevelType w:val="hybridMultilevel"/>
    <w:tmpl w:val="3244BFE2"/>
    <w:lvl w:ilvl="0" w:tplc="6704942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16B00E32"/>
    <w:multiLevelType w:val="hybridMultilevel"/>
    <w:tmpl w:val="A79EDE1C"/>
    <w:lvl w:ilvl="0" w:tplc="DB88AD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8D38ED"/>
    <w:multiLevelType w:val="hybridMultilevel"/>
    <w:tmpl w:val="20A24F44"/>
    <w:lvl w:ilvl="0" w:tplc="385A282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F90C52"/>
    <w:multiLevelType w:val="hybridMultilevel"/>
    <w:tmpl w:val="86A6384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288817B4"/>
    <w:multiLevelType w:val="hybridMultilevel"/>
    <w:tmpl w:val="3732E0EA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2E150768"/>
    <w:multiLevelType w:val="hybridMultilevel"/>
    <w:tmpl w:val="B52A99FE"/>
    <w:lvl w:ilvl="0" w:tplc="F3AA836A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0">
    <w:nsid w:val="396E7B56"/>
    <w:multiLevelType w:val="hybridMultilevel"/>
    <w:tmpl w:val="F09E9DEE"/>
    <w:lvl w:ilvl="0" w:tplc="385A28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343AF3"/>
    <w:multiLevelType w:val="hybridMultilevel"/>
    <w:tmpl w:val="1BB2CFB6"/>
    <w:lvl w:ilvl="0" w:tplc="2DD009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9F2031"/>
    <w:multiLevelType w:val="multilevel"/>
    <w:tmpl w:val="4EE636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A973A13"/>
    <w:multiLevelType w:val="hybridMultilevel"/>
    <w:tmpl w:val="76541A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6204AB8"/>
    <w:multiLevelType w:val="hybridMultilevel"/>
    <w:tmpl w:val="76541A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FB0AC3"/>
    <w:multiLevelType w:val="hybridMultilevel"/>
    <w:tmpl w:val="05947A3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52E571A"/>
    <w:multiLevelType w:val="hybridMultilevel"/>
    <w:tmpl w:val="7578DD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B3967"/>
    <w:multiLevelType w:val="hybridMultilevel"/>
    <w:tmpl w:val="1A383E42"/>
    <w:lvl w:ilvl="0" w:tplc="B84CC7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571EA7"/>
    <w:multiLevelType w:val="hybridMultilevel"/>
    <w:tmpl w:val="4288EDF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7CC43B27"/>
    <w:multiLevelType w:val="hybridMultilevel"/>
    <w:tmpl w:val="15CA4A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D242511"/>
    <w:multiLevelType w:val="hybridMultilevel"/>
    <w:tmpl w:val="4704CE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10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3"/>
  </w:num>
  <w:num w:numId="14">
    <w:abstractNumId w:val="17"/>
  </w:num>
  <w:num w:numId="15">
    <w:abstractNumId w:val="2"/>
  </w:num>
  <w:num w:numId="16">
    <w:abstractNumId w:val="12"/>
  </w:num>
  <w:num w:numId="17">
    <w:abstractNumId w:val="11"/>
  </w:num>
  <w:num w:numId="18">
    <w:abstractNumId w:val="19"/>
  </w:num>
  <w:num w:numId="19">
    <w:abstractNumId w:val="3"/>
  </w:num>
  <w:num w:numId="20">
    <w:abstractNumId w:val="1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c7228e2-faca-4d34-ac49-aeb95855030f"/>
  </w:docVars>
  <w:rsids>
    <w:rsidRoot w:val="00FD45AA"/>
    <w:rsid w:val="00005472"/>
    <w:rsid w:val="00006C6B"/>
    <w:rsid w:val="00010E52"/>
    <w:rsid w:val="0001136B"/>
    <w:rsid w:val="00016AB2"/>
    <w:rsid w:val="00022C65"/>
    <w:rsid w:val="000245A6"/>
    <w:rsid w:val="0002599D"/>
    <w:rsid w:val="00027280"/>
    <w:rsid w:val="00027DAE"/>
    <w:rsid w:val="00035B22"/>
    <w:rsid w:val="000375A3"/>
    <w:rsid w:val="00045AFA"/>
    <w:rsid w:val="00047D19"/>
    <w:rsid w:val="00050EDA"/>
    <w:rsid w:val="00057E06"/>
    <w:rsid w:val="00060454"/>
    <w:rsid w:val="00061B47"/>
    <w:rsid w:val="0007190D"/>
    <w:rsid w:val="00071F6A"/>
    <w:rsid w:val="0008362D"/>
    <w:rsid w:val="000845E7"/>
    <w:rsid w:val="00085F3E"/>
    <w:rsid w:val="0008603B"/>
    <w:rsid w:val="00094AE8"/>
    <w:rsid w:val="000B2B14"/>
    <w:rsid w:val="000B3F4B"/>
    <w:rsid w:val="000B6F95"/>
    <w:rsid w:val="000C0B6B"/>
    <w:rsid w:val="000C21E5"/>
    <w:rsid w:val="000C6F1E"/>
    <w:rsid w:val="000D5BD3"/>
    <w:rsid w:val="000E0182"/>
    <w:rsid w:val="000E0A2E"/>
    <w:rsid w:val="000E33E6"/>
    <w:rsid w:val="000E402D"/>
    <w:rsid w:val="000E4CC6"/>
    <w:rsid w:val="000F1D98"/>
    <w:rsid w:val="000F24FE"/>
    <w:rsid w:val="000F741D"/>
    <w:rsid w:val="000F799A"/>
    <w:rsid w:val="00100C09"/>
    <w:rsid w:val="00101D98"/>
    <w:rsid w:val="001021FA"/>
    <w:rsid w:val="00103BB1"/>
    <w:rsid w:val="00105D87"/>
    <w:rsid w:val="001253FA"/>
    <w:rsid w:val="00125612"/>
    <w:rsid w:val="00133B07"/>
    <w:rsid w:val="00134429"/>
    <w:rsid w:val="00134EB2"/>
    <w:rsid w:val="00135786"/>
    <w:rsid w:val="00147C7F"/>
    <w:rsid w:val="00147EFE"/>
    <w:rsid w:val="001501EE"/>
    <w:rsid w:val="00153DA2"/>
    <w:rsid w:val="00154963"/>
    <w:rsid w:val="00157D51"/>
    <w:rsid w:val="00160215"/>
    <w:rsid w:val="001607C2"/>
    <w:rsid w:val="00174AE3"/>
    <w:rsid w:val="001827D6"/>
    <w:rsid w:val="00183A07"/>
    <w:rsid w:val="001859B9"/>
    <w:rsid w:val="0018667E"/>
    <w:rsid w:val="00187498"/>
    <w:rsid w:val="00191BBE"/>
    <w:rsid w:val="00196EAC"/>
    <w:rsid w:val="0019774A"/>
    <w:rsid w:val="001B16BE"/>
    <w:rsid w:val="001B5250"/>
    <w:rsid w:val="001B631E"/>
    <w:rsid w:val="001C3388"/>
    <w:rsid w:val="001C3E26"/>
    <w:rsid w:val="001C49A5"/>
    <w:rsid w:val="001D4D27"/>
    <w:rsid w:val="001E2AF1"/>
    <w:rsid w:val="001E5328"/>
    <w:rsid w:val="001E77DD"/>
    <w:rsid w:val="001F2081"/>
    <w:rsid w:val="001F6EF0"/>
    <w:rsid w:val="001F70CD"/>
    <w:rsid w:val="002104E1"/>
    <w:rsid w:val="00216E19"/>
    <w:rsid w:val="00223746"/>
    <w:rsid w:val="002269FF"/>
    <w:rsid w:val="00236751"/>
    <w:rsid w:val="00236A4F"/>
    <w:rsid w:val="00236E69"/>
    <w:rsid w:val="00244559"/>
    <w:rsid w:val="002559D9"/>
    <w:rsid w:val="00260BE2"/>
    <w:rsid w:val="0026284F"/>
    <w:rsid w:val="00264D2F"/>
    <w:rsid w:val="00266AC9"/>
    <w:rsid w:val="002708C0"/>
    <w:rsid w:val="00276FC3"/>
    <w:rsid w:val="0028264F"/>
    <w:rsid w:val="00285F9C"/>
    <w:rsid w:val="002900CA"/>
    <w:rsid w:val="00291540"/>
    <w:rsid w:val="00295813"/>
    <w:rsid w:val="002B4618"/>
    <w:rsid w:val="002D07E2"/>
    <w:rsid w:val="002D29FD"/>
    <w:rsid w:val="002D60E6"/>
    <w:rsid w:val="002D7340"/>
    <w:rsid w:val="002E311C"/>
    <w:rsid w:val="002E6867"/>
    <w:rsid w:val="002F1A2B"/>
    <w:rsid w:val="002F3BA3"/>
    <w:rsid w:val="002F7AC8"/>
    <w:rsid w:val="0030081F"/>
    <w:rsid w:val="00302A0A"/>
    <w:rsid w:val="00302B03"/>
    <w:rsid w:val="003041DA"/>
    <w:rsid w:val="00305890"/>
    <w:rsid w:val="003162DD"/>
    <w:rsid w:val="00331792"/>
    <w:rsid w:val="0034218B"/>
    <w:rsid w:val="00367A56"/>
    <w:rsid w:val="00367AD4"/>
    <w:rsid w:val="00371EDA"/>
    <w:rsid w:val="00374CC8"/>
    <w:rsid w:val="00380115"/>
    <w:rsid w:val="00386FC1"/>
    <w:rsid w:val="00390EC9"/>
    <w:rsid w:val="003A025B"/>
    <w:rsid w:val="003A60F5"/>
    <w:rsid w:val="003B219A"/>
    <w:rsid w:val="003B23E9"/>
    <w:rsid w:val="003B570A"/>
    <w:rsid w:val="003B58D0"/>
    <w:rsid w:val="003B60D4"/>
    <w:rsid w:val="003B69DE"/>
    <w:rsid w:val="003C0649"/>
    <w:rsid w:val="003C311E"/>
    <w:rsid w:val="003C4076"/>
    <w:rsid w:val="003D005E"/>
    <w:rsid w:val="003D3ADA"/>
    <w:rsid w:val="003D3D76"/>
    <w:rsid w:val="003D7483"/>
    <w:rsid w:val="003E1A12"/>
    <w:rsid w:val="003E2C63"/>
    <w:rsid w:val="003E2D67"/>
    <w:rsid w:val="003E6EDF"/>
    <w:rsid w:val="00400B95"/>
    <w:rsid w:val="00411527"/>
    <w:rsid w:val="004116A2"/>
    <w:rsid w:val="00412929"/>
    <w:rsid w:val="00414583"/>
    <w:rsid w:val="004202B5"/>
    <w:rsid w:val="00423DDA"/>
    <w:rsid w:val="00424720"/>
    <w:rsid w:val="00425085"/>
    <w:rsid w:val="00426203"/>
    <w:rsid w:val="00435DD4"/>
    <w:rsid w:val="004437F3"/>
    <w:rsid w:val="00447B8F"/>
    <w:rsid w:val="00451BDF"/>
    <w:rsid w:val="0045344C"/>
    <w:rsid w:val="00453D61"/>
    <w:rsid w:val="00464900"/>
    <w:rsid w:val="00464AEC"/>
    <w:rsid w:val="00465120"/>
    <w:rsid w:val="00470885"/>
    <w:rsid w:val="00477655"/>
    <w:rsid w:val="00477D0F"/>
    <w:rsid w:val="004837AD"/>
    <w:rsid w:val="00484C15"/>
    <w:rsid w:val="004855DD"/>
    <w:rsid w:val="0048679B"/>
    <w:rsid w:val="004A4524"/>
    <w:rsid w:val="004A5256"/>
    <w:rsid w:val="004B684F"/>
    <w:rsid w:val="004C44CE"/>
    <w:rsid w:val="004D1DAA"/>
    <w:rsid w:val="004D5896"/>
    <w:rsid w:val="004E0919"/>
    <w:rsid w:val="004E22B7"/>
    <w:rsid w:val="004E2F65"/>
    <w:rsid w:val="004F1FA1"/>
    <w:rsid w:val="004F1FD9"/>
    <w:rsid w:val="004F21EF"/>
    <w:rsid w:val="004F45ED"/>
    <w:rsid w:val="004F795D"/>
    <w:rsid w:val="005124E8"/>
    <w:rsid w:val="00512964"/>
    <w:rsid w:val="00521785"/>
    <w:rsid w:val="005220D5"/>
    <w:rsid w:val="0052681B"/>
    <w:rsid w:val="00526C8D"/>
    <w:rsid w:val="005320F6"/>
    <w:rsid w:val="0053736E"/>
    <w:rsid w:val="00537FDE"/>
    <w:rsid w:val="00543B32"/>
    <w:rsid w:val="00547F34"/>
    <w:rsid w:val="00555965"/>
    <w:rsid w:val="00563442"/>
    <w:rsid w:val="00566FD6"/>
    <w:rsid w:val="0057020B"/>
    <w:rsid w:val="00570F71"/>
    <w:rsid w:val="00573269"/>
    <w:rsid w:val="00574615"/>
    <w:rsid w:val="005778DE"/>
    <w:rsid w:val="00593C76"/>
    <w:rsid w:val="005A212B"/>
    <w:rsid w:val="005B4701"/>
    <w:rsid w:val="005B7021"/>
    <w:rsid w:val="005C2E07"/>
    <w:rsid w:val="005D386D"/>
    <w:rsid w:val="005E2B10"/>
    <w:rsid w:val="005E39B6"/>
    <w:rsid w:val="005E6CC6"/>
    <w:rsid w:val="005E6FC1"/>
    <w:rsid w:val="005F0755"/>
    <w:rsid w:val="005F0EDA"/>
    <w:rsid w:val="005F2BEC"/>
    <w:rsid w:val="005F338A"/>
    <w:rsid w:val="0060037C"/>
    <w:rsid w:val="00601C52"/>
    <w:rsid w:val="006118E2"/>
    <w:rsid w:val="00612939"/>
    <w:rsid w:val="00617CF1"/>
    <w:rsid w:val="006369A1"/>
    <w:rsid w:val="006417AF"/>
    <w:rsid w:val="0064423A"/>
    <w:rsid w:val="00644BDD"/>
    <w:rsid w:val="00654D40"/>
    <w:rsid w:val="00654D55"/>
    <w:rsid w:val="00660EFF"/>
    <w:rsid w:val="0066172B"/>
    <w:rsid w:val="00665770"/>
    <w:rsid w:val="006679EB"/>
    <w:rsid w:val="00670E85"/>
    <w:rsid w:val="006761B5"/>
    <w:rsid w:val="00676A98"/>
    <w:rsid w:val="00677C55"/>
    <w:rsid w:val="00680953"/>
    <w:rsid w:val="006818EE"/>
    <w:rsid w:val="006833CA"/>
    <w:rsid w:val="006855EA"/>
    <w:rsid w:val="0069330A"/>
    <w:rsid w:val="00696EFF"/>
    <w:rsid w:val="006A3396"/>
    <w:rsid w:val="006B0B5D"/>
    <w:rsid w:val="006B1BC8"/>
    <w:rsid w:val="006B37A3"/>
    <w:rsid w:val="006B532E"/>
    <w:rsid w:val="006B5F1C"/>
    <w:rsid w:val="006C1183"/>
    <w:rsid w:val="006C1209"/>
    <w:rsid w:val="006C1E48"/>
    <w:rsid w:val="006C24A1"/>
    <w:rsid w:val="006C3AF7"/>
    <w:rsid w:val="006C4387"/>
    <w:rsid w:val="006C7959"/>
    <w:rsid w:val="006D36B0"/>
    <w:rsid w:val="006D4271"/>
    <w:rsid w:val="006E4E64"/>
    <w:rsid w:val="006F1008"/>
    <w:rsid w:val="007007DF"/>
    <w:rsid w:val="007039AB"/>
    <w:rsid w:val="00707158"/>
    <w:rsid w:val="00710E2F"/>
    <w:rsid w:val="00711F57"/>
    <w:rsid w:val="00714B6B"/>
    <w:rsid w:val="007151BC"/>
    <w:rsid w:val="0072395A"/>
    <w:rsid w:val="00733883"/>
    <w:rsid w:val="00751D6D"/>
    <w:rsid w:val="007657D7"/>
    <w:rsid w:val="00767799"/>
    <w:rsid w:val="00776ACC"/>
    <w:rsid w:val="00776E70"/>
    <w:rsid w:val="00780804"/>
    <w:rsid w:val="00783811"/>
    <w:rsid w:val="007A1304"/>
    <w:rsid w:val="007A31CE"/>
    <w:rsid w:val="007A4EAD"/>
    <w:rsid w:val="007B1066"/>
    <w:rsid w:val="007C0F57"/>
    <w:rsid w:val="007C44EA"/>
    <w:rsid w:val="007D6310"/>
    <w:rsid w:val="007D7216"/>
    <w:rsid w:val="007F1419"/>
    <w:rsid w:val="007F18A1"/>
    <w:rsid w:val="007F4CB0"/>
    <w:rsid w:val="007F6F7D"/>
    <w:rsid w:val="00800C47"/>
    <w:rsid w:val="00802908"/>
    <w:rsid w:val="0080314E"/>
    <w:rsid w:val="00803EE7"/>
    <w:rsid w:val="008153B0"/>
    <w:rsid w:val="008158A1"/>
    <w:rsid w:val="00815AE5"/>
    <w:rsid w:val="00817863"/>
    <w:rsid w:val="00821A8B"/>
    <w:rsid w:val="00830621"/>
    <w:rsid w:val="00831038"/>
    <w:rsid w:val="00831102"/>
    <w:rsid w:val="008313A6"/>
    <w:rsid w:val="00831424"/>
    <w:rsid w:val="00831686"/>
    <w:rsid w:val="008369AC"/>
    <w:rsid w:val="00841E4D"/>
    <w:rsid w:val="00844809"/>
    <w:rsid w:val="00845811"/>
    <w:rsid w:val="0084708D"/>
    <w:rsid w:val="0084795E"/>
    <w:rsid w:val="00852664"/>
    <w:rsid w:val="0085426E"/>
    <w:rsid w:val="00854865"/>
    <w:rsid w:val="008627A0"/>
    <w:rsid w:val="00864129"/>
    <w:rsid w:val="008730DA"/>
    <w:rsid w:val="00874785"/>
    <w:rsid w:val="0088091A"/>
    <w:rsid w:val="00882AAE"/>
    <w:rsid w:val="00884BEC"/>
    <w:rsid w:val="008928EF"/>
    <w:rsid w:val="00892DC4"/>
    <w:rsid w:val="00893E40"/>
    <w:rsid w:val="008A5FF7"/>
    <w:rsid w:val="008B0E36"/>
    <w:rsid w:val="008B2CFC"/>
    <w:rsid w:val="008B3E10"/>
    <w:rsid w:val="008B4ED2"/>
    <w:rsid w:val="008C16A5"/>
    <w:rsid w:val="008D181A"/>
    <w:rsid w:val="008D2775"/>
    <w:rsid w:val="008F2590"/>
    <w:rsid w:val="008F490A"/>
    <w:rsid w:val="00902A43"/>
    <w:rsid w:val="00910997"/>
    <w:rsid w:val="00915100"/>
    <w:rsid w:val="0091520E"/>
    <w:rsid w:val="00917D75"/>
    <w:rsid w:val="00920345"/>
    <w:rsid w:val="009221D1"/>
    <w:rsid w:val="00923145"/>
    <w:rsid w:val="00925148"/>
    <w:rsid w:val="009255B1"/>
    <w:rsid w:val="00925CFC"/>
    <w:rsid w:val="00930BE0"/>
    <w:rsid w:val="0093182B"/>
    <w:rsid w:val="009336DC"/>
    <w:rsid w:val="00944934"/>
    <w:rsid w:val="0094588D"/>
    <w:rsid w:val="00947BDA"/>
    <w:rsid w:val="00950330"/>
    <w:rsid w:val="0095119D"/>
    <w:rsid w:val="00967B15"/>
    <w:rsid w:val="0098135E"/>
    <w:rsid w:val="0099521D"/>
    <w:rsid w:val="0099747A"/>
    <w:rsid w:val="00997B57"/>
    <w:rsid w:val="009A481B"/>
    <w:rsid w:val="009A783F"/>
    <w:rsid w:val="009B2FB6"/>
    <w:rsid w:val="009B5390"/>
    <w:rsid w:val="009B79BF"/>
    <w:rsid w:val="009C066D"/>
    <w:rsid w:val="009C090B"/>
    <w:rsid w:val="009C1422"/>
    <w:rsid w:val="009C19F1"/>
    <w:rsid w:val="009C5F23"/>
    <w:rsid w:val="009C6225"/>
    <w:rsid w:val="009D10FA"/>
    <w:rsid w:val="009D296A"/>
    <w:rsid w:val="009D5CD9"/>
    <w:rsid w:val="009E0E98"/>
    <w:rsid w:val="009E3713"/>
    <w:rsid w:val="009E4C41"/>
    <w:rsid w:val="009F0B30"/>
    <w:rsid w:val="009F49CB"/>
    <w:rsid w:val="00A03BCC"/>
    <w:rsid w:val="00A0635D"/>
    <w:rsid w:val="00A06C2E"/>
    <w:rsid w:val="00A07EDD"/>
    <w:rsid w:val="00A117EF"/>
    <w:rsid w:val="00A12D8A"/>
    <w:rsid w:val="00A222EF"/>
    <w:rsid w:val="00A30655"/>
    <w:rsid w:val="00A32C60"/>
    <w:rsid w:val="00A41256"/>
    <w:rsid w:val="00A44234"/>
    <w:rsid w:val="00A47286"/>
    <w:rsid w:val="00A47E48"/>
    <w:rsid w:val="00A52EE5"/>
    <w:rsid w:val="00A614A5"/>
    <w:rsid w:val="00A70338"/>
    <w:rsid w:val="00A75649"/>
    <w:rsid w:val="00A76EDD"/>
    <w:rsid w:val="00A8063B"/>
    <w:rsid w:val="00A8069E"/>
    <w:rsid w:val="00A81226"/>
    <w:rsid w:val="00A82CFE"/>
    <w:rsid w:val="00A86B72"/>
    <w:rsid w:val="00AA2243"/>
    <w:rsid w:val="00AA332E"/>
    <w:rsid w:val="00AA4AFE"/>
    <w:rsid w:val="00AA4F95"/>
    <w:rsid w:val="00AA6A9C"/>
    <w:rsid w:val="00AB13CF"/>
    <w:rsid w:val="00AB193E"/>
    <w:rsid w:val="00AB74EA"/>
    <w:rsid w:val="00AC25B1"/>
    <w:rsid w:val="00AC2CD3"/>
    <w:rsid w:val="00AC2EEA"/>
    <w:rsid w:val="00AC5703"/>
    <w:rsid w:val="00AD16F6"/>
    <w:rsid w:val="00AE7085"/>
    <w:rsid w:val="00AF1AF0"/>
    <w:rsid w:val="00AF3E93"/>
    <w:rsid w:val="00AF7306"/>
    <w:rsid w:val="00B01AA7"/>
    <w:rsid w:val="00B01B01"/>
    <w:rsid w:val="00B01D34"/>
    <w:rsid w:val="00B07D25"/>
    <w:rsid w:val="00B07EEF"/>
    <w:rsid w:val="00B10A61"/>
    <w:rsid w:val="00B11D16"/>
    <w:rsid w:val="00B23DE8"/>
    <w:rsid w:val="00B268A3"/>
    <w:rsid w:val="00B41CD7"/>
    <w:rsid w:val="00B63CA4"/>
    <w:rsid w:val="00B66486"/>
    <w:rsid w:val="00B6798C"/>
    <w:rsid w:val="00B67B72"/>
    <w:rsid w:val="00B741EC"/>
    <w:rsid w:val="00B81374"/>
    <w:rsid w:val="00B81FFB"/>
    <w:rsid w:val="00B93B53"/>
    <w:rsid w:val="00B93DA1"/>
    <w:rsid w:val="00B97686"/>
    <w:rsid w:val="00BA1DB3"/>
    <w:rsid w:val="00BA2CF9"/>
    <w:rsid w:val="00BA357C"/>
    <w:rsid w:val="00BB625A"/>
    <w:rsid w:val="00BC3163"/>
    <w:rsid w:val="00BC623B"/>
    <w:rsid w:val="00BD5C9B"/>
    <w:rsid w:val="00BE60A5"/>
    <w:rsid w:val="00BF465D"/>
    <w:rsid w:val="00BF7D2A"/>
    <w:rsid w:val="00C10BCE"/>
    <w:rsid w:val="00C127EA"/>
    <w:rsid w:val="00C1548D"/>
    <w:rsid w:val="00C20A9D"/>
    <w:rsid w:val="00C22ED0"/>
    <w:rsid w:val="00C324E6"/>
    <w:rsid w:val="00C345F7"/>
    <w:rsid w:val="00C3539E"/>
    <w:rsid w:val="00C404F5"/>
    <w:rsid w:val="00C42164"/>
    <w:rsid w:val="00C43A78"/>
    <w:rsid w:val="00C44FA4"/>
    <w:rsid w:val="00C45C28"/>
    <w:rsid w:val="00C6211D"/>
    <w:rsid w:val="00C625EC"/>
    <w:rsid w:val="00C626DB"/>
    <w:rsid w:val="00C646D5"/>
    <w:rsid w:val="00C71625"/>
    <w:rsid w:val="00C718AE"/>
    <w:rsid w:val="00C72E2C"/>
    <w:rsid w:val="00C83111"/>
    <w:rsid w:val="00C945D1"/>
    <w:rsid w:val="00C95ACB"/>
    <w:rsid w:val="00CA2FC7"/>
    <w:rsid w:val="00CC2218"/>
    <w:rsid w:val="00CD04E2"/>
    <w:rsid w:val="00CD157D"/>
    <w:rsid w:val="00CD54C2"/>
    <w:rsid w:val="00CE1397"/>
    <w:rsid w:val="00CE1914"/>
    <w:rsid w:val="00CE6222"/>
    <w:rsid w:val="00CF022C"/>
    <w:rsid w:val="00D0710B"/>
    <w:rsid w:val="00D26F93"/>
    <w:rsid w:val="00D27D5B"/>
    <w:rsid w:val="00D3050D"/>
    <w:rsid w:val="00D500A4"/>
    <w:rsid w:val="00D521F3"/>
    <w:rsid w:val="00D55987"/>
    <w:rsid w:val="00D63E7A"/>
    <w:rsid w:val="00D65001"/>
    <w:rsid w:val="00D678C9"/>
    <w:rsid w:val="00D74544"/>
    <w:rsid w:val="00D74A2F"/>
    <w:rsid w:val="00D83F64"/>
    <w:rsid w:val="00D86BEE"/>
    <w:rsid w:val="00D86E69"/>
    <w:rsid w:val="00D8714D"/>
    <w:rsid w:val="00D931BC"/>
    <w:rsid w:val="00D93F31"/>
    <w:rsid w:val="00DA735B"/>
    <w:rsid w:val="00DB0033"/>
    <w:rsid w:val="00DB541A"/>
    <w:rsid w:val="00DB628B"/>
    <w:rsid w:val="00DC081E"/>
    <w:rsid w:val="00DC10E6"/>
    <w:rsid w:val="00DC6A06"/>
    <w:rsid w:val="00DC6CE7"/>
    <w:rsid w:val="00DD4375"/>
    <w:rsid w:val="00DD4EBC"/>
    <w:rsid w:val="00DE76D3"/>
    <w:rsid w:val="00DF382E"/>
    <w:rsid w:val="00DF51F1"/>
    <w:rsid w:val="00E01E66"/>
    <w:rsid w:val="00E022A6"/>
    <w:rsid w:val="00E06F69"/>
    <w:rsid w:val="00E10018"/>
    <w:rsid w:val="00E11604"/>
    <w:rsid w:val="00E1176F"/>
    <w:rsid w:val="00E14AC5"/>
    <w:rsid w:val="00E169C7"/>
    <w:rsid w:val="00E16D43"/>
    <w:rsid w:val="00E20C68"/>
    <w:rsid w:val="00E30933"/>
    <w:rsid w:val="00E44087"/>
    <w:rsid w:val="00E46EBE"/>
    <w:rsid w:val="00E47362"/>
    <w:rsid w:val="00E47A5E"/>
    <w:rsid w:val="00E53A91"/>
    <w:rsid w:val="00E555B5"/>
    <w:rsid w:val="00E647BB"/>
    <w:rsid w:val="00E65B89"/>
    <w:rsid w:val="00E71892"/>
    <w:rsid w:val="00E76208"/>
    <w:rsid w:val="00E92972"/>
    <w:rsid w:val="00E950E6"/>
    <w:rsid w:val="00EA0DAE"/>
    <w:rsid w:val="00EA2D76"/>
    <w:rsid w:val="00EA3BE9"/>
    <w:rsid w:val="00EB0444"/>
    <w:rsid w:val="00EB3232"/>
    <w:rsid w:val="00EB65E4"/>
    <w:rsid w:val="00EB7A7F"/>
    <w:rsid w:val="00EC752E"/>
    <w:rsid w:val="00ED07BE"/>
    <w:rsid w:val="00EE0D60"/>
    <w:rsid w:val="00EE3D34"/>
    <w:rsid w:val="00EE67F3"/>
    <w:rsid w:val="00F115D4"/>
    <w:rsid w:val="00F14169"/>
    <w:rsid w:val="00F23847"/>
    <w:rsid w:val="00F25EFC"/>
    <w:rsid w:val="00F26829"/>
    <w:rsid w:val="00F26952"/>
    <w:rsid w:val="00F31BD0"/>
    <w:rsid w:val="00F36798"/>
    <w:rsid w:val="00F377FE"/>
    <w:rsid w:val="00F37B59"/>
    <w:rsid w:val="00F43B8A"/>
    <w:rsid w:val="00F46441"/>
    <w:rsid w:val="00F479D6"/>
    <w:rsid w:val="00F5289B"/>
    <w:rsid w:val="00F556F4"/>
    <w:rsid w:val="00F57695"/>
    <w:rsid w:val="00F6239F"/>
    <w:rsid w:val="00F640EE"/>
    <w:rsid w:val="00F66189"/>
    <w:rsid w:val="00F731C2"/>
    <w:rsid w:val="00F80C3C"/>
    <w:rsid w:val="00F8314D"/>
    <w:rsid w:val="00F84DCC"/>
    <w:rsid w:val="00F84F2D"/>
    <w:rsid w:val="00F91C62"/>
    <w:rsid w:val="00F9310A"/>
    <w:rsid w:val="00F96CCB"/>
    <w:rsid w:val="00F96E8D"/>
    <w:rsid w:val="00FA5233"/>
    <w:rsid w:val="00FA61E4"/>
    <w:rsid w:val="00FB2220"/>
    <w:rsid w:val="00FB5114"/>
    <w:rsid w:val="00FC6B65"/>
    <w:rsid w:val="00FD13B1"/>
    <w:rsid w:val="00FD247A"/>
    <w:rsid w:val="00FD45AA"/>
    <w:rsid w:val="00FD4F68"/>
    <w:rsid w:val="00FE404C"/>
    <w:rsid w:val="00FF07C6"/>
    <w:rsid w:val="00FF5087"/>
    <w:rsid w:val="00FF554A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9F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2D29F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21A8B"/>
    <w:rPr>
      <w:rFonts w:ascii="Tahoma" w:hAnsi="Tahoma" w:cs="Tahoma"/>
      <w:sz w:val="16"/>
      <w:szCs w:val="16"/>
    </w:rPr>
  </w:style>
  <w:style w:type="paragraph" w:customStyle="1" w:styleId="itemtext">
    <w:name w:val="itemtext"/>
    <w:basedOn w:val="a"/>
    <w:rsid w:val="009152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10">
    <w:name w:val="Заголовок 1 Знак"/>
    <w:link w:val="1"/>
    <w:rsid w:val="00902A43"/>
    <w:rPr>
      <w:b/>
      <w:sz w:val="32"/>
    </w:rPr>
  </w:style>
  <w:style w:type="paragraph" w:styleId="a4">
    <w:name w:val="List Paragraph"/>
    <w:basedOn w:val="a"/>
    <w:uiPriority w:val="34"/>
    <w:qFormat/>
    <w:rsid w:val="006369A1"/>
    <w:pPr>
      <w:ind w:left="720"/>
      <w:contextualSpacing/>
    </w:pPr>
  </w:style>
  <w:style w:type="paragraph" w:customStyle="1" w:styleId="ConsPlusNormal">
    <w:name w:val="ConsPlusNormal"/>
    <w:rsid w:val="00B93DA1"/>
    <w:pPr>
      <w:widowControl w:val="0"/>
      <w:autoSpaceDE w:val="0"/>
      <w:autoSpaceDN w:val="0"/>
      <w:adjustRightInd w:val="0"/>
      <w:ind w:firstLine="720"/>
    </w:pPr>
  </w:style>
  <w:style w:type="paragraph" w:styleId="a5">
    <w:name w:val="header"/>
    <w:basedOn w:val="a"/>
    <w:link w:val="a6"/>
    <w:uiPriority w:val="99"/>
    <w:unhideWhenUsed/>
    <w:rsid w:val="003B23E9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B23E9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D745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7454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9F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2D29F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21A8B"/>
    <w:rPr>
      <w:rFonts w:ascii="Tahoma" w:hAnsi="Tahoma" w:cs="Tahoma"/>
      <w:sz w:val="16"/>
      <w:szCs w:val="16"/>
    </w:rPr>
  </w:style>
  <w:style w:type="paragraph" w:customStyle="1" w:styleId="itemtext">
    <w:name w:val="itemtext"/>
    <w:basedOn w:val="a"/>
    <w:rsid w:val="009152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10">
    <w:name w:val="Заголовок 1 Знак"/>
    <w:link w:val="1"/>
    <w:rsid w:val="00902A43"/>
    <w:rPr>
      <w:b/>
      <w:sz w:val="32"/>
    </w:rPr>
  </w:style>
  <w:style w:type="paragraph" w:styleId="a4">
    <w:name w:val="List Paragraph"/>
    <w:basedOn w:val="a"/>
    <w:uiPriority w:val="34"/>
    <w:qFormat/>
    <w:rsid w:val="006369A1"/>
    <w:pPr>
      <w:ind w:left="720"/>
      <w:contextualSpacing/>
    </w:pPr>
  </w:style>
  <w:style w:type="paragraph" w:customStyle="1" w:styleId="ConsPlusNormal">
    <w:name w:val="ConsPlusNormal"/>
    <w:rsid w:val="00B93DA1"/>
    <w:pPr>
      <w:widowControl w:val="0"/>
      <w:autoSpaceDE w:val="0"/>
      <w:autoSpaceDN w:val="0"/>
      <w:adjustRightInd w:val="0"/>
      <w:ind w:firstLine="720"/>
    </w:pPr>
  </w:style>
  <w:style w:type="paragraph" w:styleId="a5">
    <w:name w:val="header"/>
    <w:basedOn w:val="a"/>
    <w:link w:val="a6"/>
    <w:uiPriority w:val="99"/>
    <w:unhideWhenUsed/>
    <w:rsid w:val="003B23E9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B23E9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D745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7454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otdel\perepica\Rasp%20AD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Rasp ADM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</vt:lpstr>
    </vt:vector>
  </TitlesOfParts>
  <Company>Adm NAO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</dc:title>
  <dc:subject>Бланк постановления с гербом</dc:subject>
  <dc:creator>obra</dc:creator>
  <cp:lastModifiedBy>Крылова Ольга Аркадьевна</cp:lastModifiedBy>
  <cp:revision>2</cp:revision>
  <cp:lastPrinted>2014-07-09T11:34:00Z</cp:lastPrinted>
  <dcterms:created xsi:type="dcterms:W3CDTF">2014-07-14T07:22:00Z</dcterms:created>
  <dcterms:modified xsi:type="dcterms:W3CDTF">2014-07-14T07:22:00Z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ec7228e2-faca-4d34-ac49-aeb95855030f</vt:lpwstr>
  </property>
</Properties>
</file>